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8A45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B863FE1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84D684A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63068302" w14:textId="6A2E1E8D" w:rsidR="005D4FFF" w:rsidRPr="00E23A84" w:rsidRDefault="005D4FFF" w:rsidP="00E23A84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A362B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EE3091">
        <w:rPr>
          <w:rFonts w:ascii="Cambria" w:hAnsi="Cambria"/>
          <w:color w:val="434E7E"/>
          <w:spacing w:val="-1"/>
          <w:sz w:val="40"/>
          <w:szCs w:val="40"/>
        </w:rPr>
        <w:t>3</w:t>
      </w:r>
      <w:r w:rsidRPr="008A362B">
        <w:rPr>
          <w:rFonts w:ascii="Cambria" w:hAnsi="Cambria"/>
          <w:color w:val="434E7E"/>
          <w:spacing w:val="-1"/>
          <w:sz w:val="40"/>
          <w:szCs w:val="40"/>
        </w:rPr>
        <w:tab/>
        <w:t>Hold meetings with your staff</w:t>
      </w:r>
      <w:r w:rsidR="00941825">
        <w:rPr>
          <w:rFonts w:ascii="Cambria" w:hAnsi="Cambria"/>
          <w:color w:val="434E7E"/>
          <w:spacing w:val="-1"/>
          <w:sz w:val="40"/>
          <w:szCs w:val="40"/>
        </w:rPr>
        <w:t xml:space="preserve"> team</w:t>
      </w:r>
      <w:r w:rsidRPr="008A362B">
        <w:rPr>
          <w:rFonts w:ascii="Cambria" w:hAnsi="Cambria"/>
          <w:color w:val="434E7E"/>
          <w:spacing w:val="-1"/>
          <w:sz w:val="40"/>
          <w:szCs w:val="40"/>
        </w:rPr>
        <w:t>, at least quarterly, to discuss progress on sustainability program</w:t>
      </w:r>
    </w:p>
    <w:p w14:paraId="34BE5552" w14:textId="77777777" w:rsidR="004B3C33" w:rsidRPr="0001582D" w:rsidRDefault="004B3C33" w:rsidP="004B3C33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51CFEB18" w14:textId="43C1DEFC" w:rsidR="004B3C33" w:rsidRDefault="00AA1BA9" w:rsidP="00AA1BA9">
      <w:pPr>
        <w:spacing w:before="71" w:line="259" w:lineRule="auto"/>
        <w:rPr>
          <w:rFonts w:ascii="Cambria" w:hAnsi="Cambria"/>
          <w:iCs/>
          <w:color w:val="B31983" w:themeColor="accent2"/>
        </w:rPr>
      </w:pPr>
      <w:r w:rsidRPr="008A362B">
        <w:rPr>
          <w:rFonts w:ascii="Cambria" w:hAnsi="Cambria"/>
          <w:iCs/>
          <w:color w:val="B31983" w:themeColor="accent2"/>
        </w:rPr>
        <w:t xml:space="preserve">Your staff team is integral to the success of the sustainability program at the </w:t>
      </w:r>
      <w:r w:rsidR="006E283C" w:rsidRPr="008A362B">
        <w:rPr>
          <w:rFonts w:ascii="Cambria" w:hAnsi="Cambria"/>
          <w:iCs/>
          <w:color w:val="B31983" w:themeColor="accent2"/>
        </w:rPr>
        <w:t>proper</w:t>
      </w:r>
      <w:r w:rsidRPr="008A362B">
        <w:rPr>
          <w:rFonts w:ascii="Cambria" w:hAnsi="Cambria"/>
          <w:iCs/>
          <w:color w:val="B31983" w:themeColor="accent2"/>
        </w:rPr>
        <w:t>ty. Hold regular meetings to confirm goals and responsibilities, discuss issues, and celebrate progress. Help them see the bigger picture—how sustainability helps to advance the investment goals for the property.</w:t>
      </w:r>
    </w:p>
    <w:p w14:paraId="59364058" w14:textId="77777777" w:rsidR="00F064F9" w:rsidRPr="0001582D" w:rsidRDefault="00F064F9" w:rsidP="00F064F9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739AE30C" w14:textId="34D9E26B" w:rsidR="004B3C33" w:rsidRPr="00F064F9" w:rsidRDefault="00F064F9" w:rsidP="00F064F9">
      <w:pPr>
        <w:pStyle w:val="ListParagraph"/>
        <w:numPr>
          <w:ilvl w:val="0"/>
          <w:numId w:val="8"/>
        </w:numPr>
        <w:spacing w:before="71" w:line="259" w:lineRule="auto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Submit this completed form or a meeting agenda with your application.</w:t>
      </w:r>
    </w:p>
    <w:p w14:paraId="5FC4D931" w14:textId="4B220003" w:rsidR="00A77448" w:rsidRPr="00A77448" w:rsidRDefault="00C27859" w:rsidP="00A255AF">
      <w:pPr>
        <w:pStyle w:val="BodyText"/>
        <w:numPr>
          <w:ilvl w:val="0"/>
          <w:numId w:val="3"/>
        </w:numPr>
        <w:spacing w:before="360" w:after="360" w:line="259" w:lineRule="auto"/>
        <w:ind w:right="90"/>
        <w:rPr>
          <w:rFonts w:ascii="Cambria" w:hAnsi="Cambria"/>
          <w:color w:val="414042"/>
        </w:rPr>
      </w:pPr>
      <w:r w:rsidRPr="008A362B">
        <w:rPr>
          <w:rFonts w:ascii="Cambria" w:hAnsi="Cambria"/>
          <w:color w:val="414042"/>
        </w:rPr>
        <w:t>Outline an agenda for your first meeting in the bullet points below. Add or remove items as needed.</w:t>
      </w:r>
    </w:p>
    <w:tbl>
      <w:tblPr>
        <w:tblStyle w:val="TableGrid"/>
        <w:tblW w:w="0" w:type="auto"/>
        <w:tblInd w:w="36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2695"/>
        <w:gridCol w:w="7015"/>
      </w:tblGrid>
      <w:tr w:rsidR="00A77448" w14:paraId="75CCDCC2" w14:textId="77777777" w:rsidTr="001D1B54">
        <w:trPr>
          <w:trHeight w:val="504"/>
        </w:trPr>
        <w:tc>
          <w:tcPr>
            <w:tcW w:w="2695" w:type="dxa"/>
            <w:shd w:val="clear" w:color="auto" w:fill="auto"/>
            <w:vAlign w:val="center"/>
          </w:tcPr>
          <w:p w14:paraId="1A1046AF" w14:textId="1A582F68" w:rsidR="00A77448" w:rsidRPr="001D1B54" w:rsidRDefault="00C7757D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001D1B54">
              <w:rPr>
                <w:rFonts w:ascii="Cambria" w:hAnsi="Cambria"/>
                <w:color w:val="414042"/>
              </w:rPr>
              <w:t>Agenda item #1</w:t>
            </w:r>
          </w:p>
        </w:tc>
        <w:tc>
          <w:tcPr>
            <w:tcW w:w="7015" w:type="dxa"/>
            <w:vAlign w:val="center"/>
          </w:tcPr>
          <w:p w14:paraId="7D746829" w14:textId="77777777" w:rsidR="00A77448" w:rsidRDefault="00A77448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  <w:tr w:rsidR="00A77448" w14:paraId="735162A5" w14:textId="77777777" w:rsidTr="001D1B54">
        <w:trPr>
          <w:trHeight w:val="504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4F3E0605" w14:textId="61A8F628" w:rsidR="00A77448" w:rsidRPr="001D1B54" w:rsidRDefault="00C7757D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001D1B54">
              <w:rPr>
                <w:rFonts w:ascii="Cambria" w:hAnsi="Cambria"/>
                <w:color w:val="414042"/>
              </w:rPr>
              <w:t>Agenda item #2</w:t>
            </w:r>
          </w:p>
        </w:tc>
        <w:tc>
          <w:tcPr>
            <w:tcW w:w="7015" w:type="dxa"/>
            <w:shd w:val="clear" w:color="auto" w:fill="D9D9D9" w:themeFill="background1" w:themeFillShade="D9"/>
            <w:vAlign w:val="center"/>
          </w:tcPr>
          <w:p w14:paraId="1979DE49" w14:textId="77777777" w:rsidR="00A77448" w:rsidRDefault="00A77448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  <w:tr w:rsidR="00A77448" w14:paraId="46D5D829" w14:textId="77777777" w:rsidTr="001D1B54">
        <w:trPr>
          <w:trHeight w:val="504"/>
        </w:trPr>
        <w:tc>
          <w:tcPr>
            <w:tcW w:w="2695" w:type="dxa"/>
            <w:shd w:val="clear" w:color="auto" w:fill="FFFFFF" w:themeFill="background1"/>
            <w:vAlign w:val="center"/>
          </w:tcPr>
          <w:p w14:paraId="144242C3" w14:textId="2A5A2B45" w:rsidR="00A77448" w:rsidRPr="001D1B54" w:rsidRDefault="00C7757D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001D1B54">
              <w:rPr>
                <w:rFonts w:ascii="Cambria" w:hAnsi="Cambria"/>
                <w:color w:val="414042"/>
              </w:rPr>
              <w:t>Agenda item #3</w:t>
            </w:r>
          </w:p>
        </w:tc>
        <w:tc>
          <w:tcPr>
            <w:tcW w:w="7015" w:type="dxa"/>
            <w:vAlign w:val="center"/>
          </w:tcPr>
          <w:p w14:paraId="4D07FF31" w14:textId="77777777" w:rsidR="00A77448" w:rsidRDefault="00A77448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  <w:tr w:rsidR="00A77448" w14:paraId="54A93C55" w14:textId="77777777" w:rsidTr="001D1B54">
        <w:trPr>
          <w:trHeight w:val="504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14D2832D" w14:textId="4A418FBC" w:rsidR="00A77448" w:rsidRPr="001D1B54" w:rsidRDefault="00C7757D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001D1B54">
              <w:rPr>
                <w:rFonts w:ascii="Cambria" w:hAnsi="Cambria"/>
                <w:color w:val="414042"/>
              </w:rPr>
              <w:t>Agenda item #4</w:t>
            </w:r>
          </w:p>
        </w:tc>
        <w:tc>
          <w:tcPr>
            <w:tcW w:w="7015" w:type="dxa"/>
            <w:shd w:val="clear" w:color="auto" w:fill="D9D9D9" w:themeFill="background1" w:themeFillShade="D9"/>
            <w:vAlign w:val="center"/>
          </w:tcPr>
          <w:p w14:paraId="6AFF0680" w14:textId="77777777" w:rsidR="00A77448" w:rsidRDefault="00A77448" w:rsidP="00C7757D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</w:tbl>
    <w:p w14:paraId="7D3ABFBF" w14:textId="77777777" w:rsidR="00C27859" w:rsidRDefault="00C27859" w:rsidP="00C27859">
      <w:pPr>
        <w:pStyle w:val="BodyText"/>
        <w:spacing w:line="259" w:lineRule="auto"/>
        <w:ind w:left="0" w:right="1584" w:firstLine="0"/>
        <w:rPr>
          <w:rFonts w:ascii="Cambria" w:eastAsiaTheme="minorHAnsi" w:hAnsi="Cambria"/>
          <w:iCs/>
          <w:color w:val="414042"/>
        </w:rPr>
      </w:pPr>
    </w:p>
    <w:p w14:paraId="0B7AFCD2" w14:textId="77777777" w:rsidR="00095EA0" w:rsidRPr="008A362B" w:rsidRDefault="00095EA0" w:rsidP="00C27859">
      <w:pPr>
        <w:pStyle w:val="BodyText"/>
        <w:spacing w:line="259" w:lineRule="auto"/>
        <w:ind w:left="0" w:right="1584" w:firstLine="0"/>
        <w:rPr>
          <w:rFonts w:ascii="Cambria" w:hAnsi="Cambria"/>
          <w:color w:val="414042"/>
        </w:rPr>
      </w:pPr>
    </w:p>
    <w:p w14:paraId="460E3C0D" w14:textId="5968205E" w:rsidR="00C27859" w:rsidRPr="008A362B" w:rsidRDefault="00C27859" w:rsidP="00A255AF">
      <w:pPr>
        <w:pStyle w:val="BodyText"/>
        <w:numPr>
          <w:ilvl w:val="0"/>
          <w:numId w:val="3"/>
        </w:numPr>
        <w:spacing w:after="360" w:line="259" w:lineRule="auto"/>
        <w:rPr>
          <w:rFonts w:ascii="Cambria" w:hAnsi="Cambria"/>
          <w:color w:val="414042"/>
        </w:rPr>
      </w:pPr>
      <w:r w:rsidRPr="31F96F86">
        <w:rPr>
          <w:rFonts w:ascii="Cambria" w:hAnsi="Cambria"/>
          <w:color w:val="414042"/>
        </w:rPr>
        <w:t xml:space="preserve">What staff </w:t>
      </w:r>
      <w:r w:rsidR="00095EA0" w:rsidRPr="31F96F86">
        <w:rPr>
          <w:rFonts w:ascii="Cambria" w:hAnsi="Cambria"/>
          <w:color w:val="414042"/>
        </w:rPr>
        <w:t>were</w:t>
      </w:r>
      <w:r w:rsidRPr="31F96F86">
        <w:rPr>
          <w:rFonts w:ascii="Cambria" w:hAnsi="Cambria"/>
          <w:color w:val="414042"/>
        </w:rPr>
        <w:t xml:space="preserve"> present </w:t>
      </w:r>
      <w:r w:rsidR="71C29A5E" w:rsidRPr="31F96F86">
        <w:rPr>
          <w:rFonts w:ascii="Cambria" w:hAnsi="Cambria"/>
          <w:color w:val="414042"/>
        </w:rPr>
        <w:t>at</w:t>
      </w:r>
      <w:r w:rsidRPr="31F96F86">
        <w:rPr>
          <w:rFonts w:ascii="Cambria" w:hAnsi="Cambria"/>
          <w:color w:val="414042"/>
        </w:rPr>
        <w:t xml:space="preserve"> the first meeting? Titles only will suffice. </w:t>
      </w:r>
    </w:p>
    <w:tbl>
      <w:tblPr>
        <w:tblStyle w:val="TableGrid"/>
        <w:tblW w:w="0" w:type="auto"/>
        <w:tblInd w:w="36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2695"/>
        <w:gridCol w:w="7015"/>
      </w:tblGrid>
      <w:tr w:rsidR="00E813E0" w14:paraId="247F585E" w14:textId="77777777" w:rsidTr="31F96F86">
        <w:trPr>
          <w:trHeight w:val="504"/>
        </w:trPr>
        <w:tc>
          <w:tcPr>
            <w:tcW w:w="2695" w:type="dxa"/>
            <w:shd w:val="clear" w:color="auto" w:fill="auto"/>
            <w:vAlign w:val="center"/>
          </w:tcPr>
          <w:p w14:paraId="5EBA5B99" w14:textId="3D306EDF" w:rsidR="00E813E0" w:rsidRPr="001D1B54" w:rsidRDefault="68150442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31F96F86">
              <w:rPr>
                <w:rFonts w:ascii="Cambria" w:hAnsi="Cambria"/>
                <w:color w:val="414042"/>
              </w:rPr>
              <w:t>Staff person</w:t>
            </w:r>
            <w:r w:rsidR="00E813E0" w:rsidRPr="31F96F86">
              <w:rPr>
                <w:rFonts w:ascii="Cambria" w:hAnsi="Cambria"/>
                <w:color w:val="414042"/>
              </w:rPr>
              <w:t xml:space="preserve"> #1</w:t>
            </w:r>
          </w:p>
        </w:tc>
        <w:tc>
          <w:tcPr>
            <w:tcW w:w="7015" w:type="dxa"/>
            <w:vAlign w:val="center"/>
          </w:tcPr>
          <w:p w14:paraId="2E58ECC0" w14:textId="77777777" w:rsidR="00E813E0" w:rsidRDefault="00E813E0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  <w:tr w:rsidR="00E813E0" w14:paraId="0FDB84D5" w14:textId="77777777" w:rsidTr="31F96F86">
        <w:trPr>
          <w:trHeight w:val="504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446DE717" w14:textId="3C967548" w:rsidR="00E813E0" w:rsidRPr="001D1B54" w:rsidRDefault="4ED0AE4E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31F96F86">
              <w:rPr>
                <w:rFonts w:ascii="Cambria" w:hAnsi="Cambria"/>
                <w:color w:val="414042"/>
              </w:rPr>
              <w:t>Staff person</w:t>
            </w:r>
            <w:r w:rsidR="00E813E0" w:rsidRPr="31F96F86">
              <w:rPr>
                <w:rFonts w:ascii="Cambria" w:hAnsi="Cambria"/>
                <w:color w:val="414042"/>
              </w:rPr>
              <w:t xml:space="preserve"> #2</w:t>
            </w:r>
          </w:p>
        </w:tc>
        <w:tc>
          <w:tcPr>
            <w:tcW w:w="7015" w:type="dxa"/>
            <w:shd w:val="clear" w:color="auto" w:fill="D9D9D9" w:themeFill="background1" w:themeFillShade="D9"/>
            <w:vAlign w:val="center"/>
          </w:tcPr>
          <w:p w14:paraId="47472822" w14:textId="77777777" w:rsidR="00E813E0" w:rsidRDefault="00E813E0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  <w:tr w:rsidR="00E813E0" w14:paraId="73A4636C" w14:textId="77777777" w:rsidTr="31F96F86">
        <w:trPr>
          <w:trHeight w:val="504"/>
        </w:trPr>
        <w:tc>
          <w:tcPr>
            <w:tcW w:w="2695" w:type="dxa"/>
            <w:shd w:val="clear" w:color="auto" w:fill="FFFFFF" w:themeFill="background1"/>
            <w:vAlign w:val="center"/>
          </w:tcPr>
          <w:p w14:paraId="7383A91B" w14:textId="69B97A06" w:rsidR="00E813E0" w:rsidRPr="001D1B54" w:rsidRDefault="1FFABEC2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31F96F86">
              <w:rPr>
                <w:rFonts w:ascii="Cambria" w:hAnsi="Cambria"/>
                <w:color w:val="414042"/>
              </w:rPr>
              <w:t>Staff person</w:t>
            </w:r>
            <w:r w:rsidR="00E813E0" w:rsidRPr="31F96F86">
              <w:rPr>
                <w:rFonts w:ascii="Cambria" w:hAnsi="Cambria"/>
                <w:color w:val="414042"/>
              </w:rPr>
              <w:t xml:space="preserve"> #3</w:t>
            </w:r>
          </w:p>
        </w:tc>
        <w:tc>
          <w:tcPr>
            <w:tcW w:w="7015" w:type="dxa"/>
            <w:vAlign w:val="center"/>
          </w:tcPr>
          <w:p w14:paraId="1CFB66D3" w14:textId="77777777" w:rsidR="00E813E0" w:rsidRDefault="00E813E0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  <w:tr w:rsidR="00E813E0" w14:paraId="5BD36CE8" w14:textId="77777777" w:rsidTr="31F96F86">
        <w:trPr>
          <w:trHeight w:val="504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04871DF9" w14:textId="3A9E0E10" w:rsidR="00E813E0" w:rsidRPr="001D1B54" w:rsidRDefault="4F5B1581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  <w:r w:rsidRPr="31F96F86">
              <w:rPr>
                <w:rFonts w:ascii="Cambria" w:hAnsi="Cambria"/>
                <w:color w:val="414042"/>
              </w:rPr>
              <w:t>Staff person</w:t>
            </w:r>
            <w:r w:rsidR="00E813E0" w:rsidRPr="31F96F86">
              <w:rPr>
                <w:rFonts w:ascii="Cambria" w:hAnsi="Cambria"/>
                <w:color w:val="414042"/>
              </w:rPr>
              <w:t xml:space="preserve"> #4</w:t>
            </w:r>
          </w:p>
        </w:tc>
        <w:tc>
          <w:tcPr>
            <w:tcW w:w="7015" w:type="dxa"/>
            <w:shd w:val="clear" w:color="auto" w:fill="D9D9D9" w:themeFill="background1" w:themeFillShade="D9"/>
            <w:vAlign w:val="center"/>
          </w:tcPr>
          <w:p w14:paraId="4E95971F" w14:textId="77777777" w:rsidR="00E813E0" w:rsidRDefault="00E813E0" w:rsidP="00FF26FA">
            <w:pPr>
              <w:pStyle w:val="BodyText"/>
              <w:spacing w:line="259" w:lineRule="auto"/>
              <w:ind w:left="0" w:right="90" w:firstLine="0"/>
              <w:rPr>
                <w:rFonts w:ascii="Cambria" w:hAnsi="Cambria"/>
                <w:color w:val="414042"/>
              </w:rPr>
            </w:pPr>
          </w:p>
        </w:tc>
      </w:tr>
    </w:tbl>
    <w:p w14:paraId="19A85E3D" w14:textId="77777777" w:rsidR="00C27859" w:rsidRDefault="00C27859" w:rsidP="00C27859">
      <w:p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right="4308"/>
        <w:rPr>
          <w:rFonts w:ascii="Cambria" w:hAnsi="Cambria"/>
          <w:iCs/>
          <w:color w:val="414042"/>
        </w:rPr>
      </w:pPr>
    </w:p>
    <w:p w14:paraId="29C570D0" w14:textId="77777777" w:rsidR="00A255AF" w:rsidRPr="008A362B" w:rsidRDefault="00A255AF" w:rsidP="00A255AF">
      <w:pPr>
        <w:tabs>
          <w:tab w:val="left" w:pos="2159"/>
          <w:tab w:val="left" w:pos="2160"/>
          <w:tab w:val="left" w:pos="9998"/>
        </w:tabs>
        <w:autoSpaceDE w:val="0"/>
        <w:autoSpaceDN w:val="0"/>
        <w:ind w:right="4308"/>
        <w:rPr>
          <w:rFonts w:ascii="Cambria" w:hAnsi="Cambria"/>
          <w:iCs/>
          <w:color w:val="414042"/>
        </w:rPr>
      </w:pPr>
    </w:p>
    <w:p w14:paraId="6A59B2F0" w14:textId="556BC1FE" w:rsidR="00C27859" w:rsidRPr="00A255AF" w:rsidRDefault="00C27859" w:rsidP="00A255AF">
      <w:pPr>
        <w:pStyle w:val="BodyText"/>
        <w:numPr>
          <w:ilvl w:val="0"/>
          <w:numId w:val="3"/>
        </w:numPr>
        <w:tabs>
          <w:tab w:val="left" w:pos="1561"/>
        </w:tabs>
        <w:spacing w:after="360" w:line="258" w:lineRule="auto"/>
        <w:ind w:right="90"/>
        <w:rPr>
          <w:rFonts w:ascii="Cambria" w:hAnsi="Cambria"/>
          <w:color w:val="414042"/>
        </w:rPr>
      </w:pPr>
      <w:r w:rsidRPr="008A362B">
        <w:rPr>
          <w:rFonts w:ascii="Cambria" w:hAnsi="Cambria"/>
          <w:color w:val="414042"/>
        </w:rPr>
        <w:t>How often do you plan to hold meetings on sustainability with your staff team?</w:t>
      </w:r>
    </w:p>
    <w:tbl>
      <w:tblPr>
        <w:tblW w:w="0" w:type="auto"/>
        <w:tblInd w:w="59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9"/>
        <w:gridCol w:w="1046"/>
      </w:tblGrid>
      <w:tr w:rsidR="00B73B33" w:rsidRPr="00B73B33" w14:paraId="1E9CE7DA" w14:textId="77777777" w:rsidTr="31F96F86">
        <w:trPr>
          <w:trHeight w:hRule="exact" w:val="515"/>
        </w:trPr>
        <w:tc>
          <w:tcPr>
            <w:tcW w:w="1379" w:type="dxa"/>
          </w:tcPr>
          <w:p w14:paraId="27C5747C" w14:textId="77777777" w:rsidR="00D84D49" w:rsidRPr="008A362B" w:rsidRDefault="00D84D49" w:rsidP="00A06128">
            <w:pPr>
              <w:pStyle w:val="TableParagraph"/>
              <w:spacing w:before="123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Weekly</w:t>
            </w:r>
          </w:p>
        </w:tc>
        <w:tc>
          <w:tcPr>
            <w:tcW w:w="1046" w:type="dxa"/>
            <w:vAlign w:val="center"/>
          </w:tcPr>
          <w:p w14:paraId="2AFBF2C3" w14:textId="0BE28210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3B33" w:rsidRPr="00B73B33" w14:paraId="523EBA52" w14:textId="77777777" w:rsidTr="31F96F86">
        <w:trPr>
          <w:trHeight w:hRule="exact" w:val="516"/>
        </w:trPr>
        <w:tc>
          <w:tcPr>
            <w:tcW w:w="1379" w:type="dxa"/>
          </w:tcPr>
          <w:p w14:paraId="047754D7" w14:textId="77777777" w:rsidR="00D84D49" w:rsidRPr="008A362B" w:rsidRDefault="00D84D49" w:rsidP="00A06128">
            <w:pPr>
              <w:pStyle w:val="TableParagraph"/>
              <w:spacing w:before="125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lastRenderedPageBreak/>
              <w:t>Bi-weekly</w:t>
            </w:r>
          </w:p>
        </w:tc>
        <w:tc>
          <w:tcPr>
            <w:tcW w:w="1046" w:type="dxa"/>
            <w:vAlign w:val="center"/>
          </w:tcPr>
          <w:p w14:paraId="6B3102A1" w14:textId="0BA4626D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3B33" w:rsidRPr="00B73B33" w14:paraId="2A22F100" w14:textId="77777777" w:rsidTr="31F96F86">
        <w:trPr>
          <w:trHeight w:hRule="exact" w:val="541"/>
        </w:trPr>
        <w:tc>
          <w:tcPr>
            <w:tcW w:w="1379" w:type="dxa"/>
          </w:tcPr>
          <w:p w14:paraId="4B7EC1EA" w14:textId="77777777" w:rsidR="00D84D49" w:rsidRPr="008A362B" w:rsidRDefault="00D84D49" w:rsidP="00A06128">
            <w:pPr>
              <w:pStyle w:val="TableParagraph"/>
              <w:spacing w:before="138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Monthly</w:t>
            </w:r>
          </w:p>
        </w:tc>
        <w:tc>
          <w:tcPr>
            <w:tcW w:w="1046" w:type="dxa"/>
            <w:vAlign w:val="center"/>
          </w:tcPr>
          <w:p w14:paraId="75A3DB5A" w14:textId="3C60B56E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3B33" w:rsidRPr="00B73B33" w14:paraId="54EC8A00" w14:textId="77777777" w:rsidTr="31F96F86">
        <w:trPr>
          <w:trHeight w:hRule="exact" w:val="490"/>
        </w:trPr>
        <w:tc>
          <w:tcPr>
            <w:tcW w:w="1379" w:type="dxa"/>
          </w:tcPr>
          <w:p w14:paraId="198456A8" w14:textId="375B8292" w:rsidR="000F4738" w:rsidRPr="001F331F" w:rsidRDefault="00D84D49" w:rsidP="001F331F">
            <w:pPr>
              <w:pStyle w:val="TableParagraph"/>
              <w:spacing w:before="111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Quarterly</w:t>
            </w:r>
          </w:p>
        </w:tc>
        <w:tc>
          <w:tcPr>
            <w:tcW w:w="1046" w:type="dxa"/>
            <w:vAlign w:val="center"/>
          </w:tcPr>
          <w:p w14:paraId="04FD33B7" w14:textId="77777777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"/>
              </w:rPr>
            </w:pPr>
          </w:p>
          <w:p w14:paraId="00B5AE4E" w14:textId="651D21E3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58F748A8" w14:textId="77777777" w:rsidR="00F064F9" w:rsidRDefault="00F064F9" w:rsidP="00DF5D57">
      <w:pPr>
        <w:pStyle w:val="BodyText"/>
        <w:spacing w:before="120" w:after="120"/>
        <w:ind w:left="0" w:firstLine="0"/>
        <w:rPr>
          <w:rFonts w:ascii="Cambria" w:hAnsi="Cambria"/>
          <w:color w:val="B31983" w:themeColor="accent2"/>
        </w:rPr>
      </w:pPr>
    </w:p>
    <w:p w14:paraId="362B19DC" w14:textId="7B71D4A2" w:rsidR="00010012" w:rsidRPr="008A362B" w:rsidRDefault="00010012" w:rsidP="00DF5D57">
      <w:pPr>
        <w:pStyle w:val="BodyText"/>
        <w:spacing w:before="120" w:after="120"/>
        <w:ind w:left="0" w:firstLine="0"/>
        <w:rPr>
          <w:rFonts w:ascii="Cambria" w:hAnsi="Cambria"/>
          <w:color w:val="414042"/>
        </w:rPr>
      </w:pPr>
      <w:r w:rsidRPr="008A362B">
        <w:rPr>
          <w:rFonts w:ascii="Cambria" w:hAnsi="Cambria"/>
          <w:color w:val="B31983" w:themeColor="accent2"/>
        </w:rPr>
        <w:t>Alternative documentation</w:t>
      </w:r>
      <w:r w:rsidRPr="008A362B">
        <w:rPr>
          <w:rFonts w:ascii="Cambria" w:hAnsi="Cambria"/>
          <w:color w:val="B31983" w:themeColor="accent2"/>
        </w:rPr>
        <w:br/>
      </w:r>
      <w:r w:rsidRPr="008A362B">
        <w:rPr>
          <w:rFonts w:ascii="Cambria" w:hAnsi="Cambria"/>
          <w:color w:val="414042"/>
        </w:rPr>
        <w:t>Instead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of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this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form,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you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may</w:t>
      </w:r>
      <w:r w:rsidRPr="008A362B">
        <w:rPr>
          <w:rFonts w:ascii="Cambria" w:hAnsi="Cambria"/>
          <w:color w:val="414042"/>
          <w:spacing w:val="-4"/>
        </w:rPr>
        <w:t xml:space="preserve"> </w:t>
      </w:r>
      <w:r w:rsidRPr="008A362B">
        <w:rPr>
          <w:rFonts w:ascii="Cambria" w:hAnsi="Cambria"/>
          <w:color w:val="414042"/>
        </w:rPr>
        <w:t>submit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the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following</w:t>
      </w:r>
      <w:r w:rsidRPr="008A362B">
        <w:rPr>
          <w:rFonts w:ascii="Cambria" w:hAnsi="Cambria"/>
          <w:color w:val="414042"/>
          <w:spacing w:val="-6"/>
        </w:rPr>
        <w:t xml:space="preserve"> </w:t>
      </w:r>
      <w:r w:rsidRPr="008A362B">
        <w:rPr>
          <w:rFonts w:ascii="Cambria" w:hAnsi="Cambria"/>
          <w:color w:val="414042"/>
        </w:rPr>
        <w:t>to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IREM</w:t>
      </w:r>
      <w:r w:rsidR="00C27859" w:rsidRPr="008A362B">
        <w:rPr>
          <w:rFonts w:ascii="Cambria" w:hAnsi="Cambria"/>
          <w:color w:val="414042"/>
          <w:vertAlign w:val="superscript"/>
        </w:rPr>
        <w:t>®</w:t>
      </w:r>
      <w:r w:rsidRPr="008A362B">
        <w:rPr>
          <w:rFonts w:ascii="Cambria" w:hAnsi="Cambria"/>
          <w:color w:val="414042"/>
        </w:rPr>
        <w:t>:</w:t>
      </w:r>
    </w:p>
    <w:p w14:paraId="4B024954" w14:textId="77777777" w:rsidR="00DF5D57" w:rsidRDefault="00C27859" w:rsidP="00DF5D57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414042"/>
        </w:rPr>
      </w:pPr>
      <w:r w:rsidRPr="00375DC2">
        <w:rPr>
          <w:rFonts w:ascii="Cambria" w:hAnsi="Cambria"/>
          <w:color w:val="414042"/>
        </w:rPr>
        <w:t>Paragraph summarizing first meeting and frequency of subsequent meetings</w:t>
      </w:r>
    </w:p>
    <w:p w14:paraId="50A7AC34" w14:textId="6181226A" w:rsidR="00DF5D57" w:rsidRPr="00A255AF" w:rsidRDefault="00DF5D57" w:rsidP="00A255AF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A</w:t>
      </w:r>
      <w:r w:rsidR="00C27859" w:rsidRPr="00375DC2">
        <w:rPr>
          <w:rFonts w:ascii="Cambria" w:hAnsi="Cambria"/>
          <w:color w:val="414042"/>
        </w:rPr>
        <w:t>genda from first meeting</w:t>
      </w:r>
      <w:r>
        <w:rPr>
          <w:rFonts w:ascii="Cambria" w:hAnsi="Cambria"/>
          <w:color w:val="414042"/>
        </w:rPr>
        <w:t xml:space="preserve"> with frequency of subsequent meetings</w:t>
      </w:r>
    </w:p>
    <w:sectPr w:rsidR="00DF5D57" w:rsidRPr="00A255AF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108A5" w14:textId="77777777" w:rsidR="004E1B80" w:rsidRDefault="004E1B80" w:rsidP="005D4FFF">
      <w:r>
        <w:separator/>
      </w:r>
    </w:p>
  </w:endnote>
  <w:endnote w:type="continuationSeparator" w:id="0">
    <w:p w14:paraId="36A97A6C" w14:textId="77777777" w:rsidR="004E1B80" w:rsidRDefault="004E1B80" w:rsidP="005D4FFF">
      <w:r>
        <w:continuationSeparator/>
      </w:r>
    </w:p>
  </w:endnote>
  <w:endnote w:type="continuationNotice" w:id="1">
    <w:p w14:paraId="25CC2C08" w14:textId="77777777" w:rsidR="00D108CF" w:rsidRDefault="00D10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374721"/>
      <w:docPartObj>
        <w:docPartGallery w:val="Page Numbers (Bottom of Page)"/>
        <w:docPartUnique/>
      </w:docPartObj>
    </w:sdtPr>
    <w:sdtEndPr>
      <w:rPr>
        <w:rFonts w:ascii="Cambria" w:hAnsi="Cambria"/>
        <w:noProof/>
        <w:color w:val="414042"/>
        <w:sz w:val="18"/>
        <w:szCs w:val="18"/>
      </w:rPr>
    </w:sdtEndPr>
    <w:sdtContent>
      <w:p w14:paraId="27EE8FD7" w14:textId="77777777" w:rsidR="002738C7" w:rsidRPr="00806982" w:rsidRDefault="002738C7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806982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806982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806982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806982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806982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  <w:p w14:paraId="0610FEA8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00B47" w14:textId="77777777" w:rsidR="002738C7" w:rsidRPr="00806982" w:rsidRDefault="001F331F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Zilla Slab Light" w:hAnsi="Zilla Slab Light"/>
        </w:rPr>
        <w:id w:val="-1685821257"/>
        <w:docPartObj>
          <w:docPartGallery w:val="Page Numbers (Bottom of Page)"/>
          <w:docPartUnique/>
        </w:docPartObj>
      </w:sdtPr>
      <w:sdtEndPr>
        <w:rPr>
          <w:rFonts w:ascii="Cambria" w:hAnsi="Cambria"/>
          <w:noProof/>
          <w:color w:val="414042"/>
          <w:sz w:val="18"/>
          <w:szCs w:val="18"/>
        </w:rPr>
      </w:sdtEndPr>
      <w:sdtContent>
        <w:r w:rsidR="002738C7" w:rsidRPr="00806982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806982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806982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806982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806982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07AD4CE8" w14:textId="7845D615" w:rsidR="004B3519" w:rsidRPr="00806982" w:rsidRDefault="00383A1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806982">
      <w:rPr>
        <w:rFonts w:ascii="Cambria" w:hAnsi="Cambria"/>
        <w:color w:val="414042"/>
        <w:sz w:val="18"/>
        <w:szCs w:val="18"/>
      </w:rPr>
      <w:t>20</w:t>
    </w:r>
    <w:r w:rsidR="00432728">
      <w:rPr>
        <w:rFonts w:ascii="Cambria" w:hAnsi="Cambria"/>
        <w:color w:val="414042"/>
        <w:sz w:val="18"/>
        <w:szCs w:val="18"/>
      </w:rPr>
      <w:t>23</w:t>
    </w:r>
    <w:r w:rsidR="002738C7" w:rsidRPr="00806982">
      <w:rPr>
        <w:rFonts w:ascii="Cambria" w:hAnsi="Cambria"/>
        <w:color w:val="414042"/>
        <w:sz w:val="18"/>
        <w:szCs w:val="18"/>
      </w:rPr>
      <w:t xml:space="preserve"> (updated </w:t>
    </w:r>
    <w:r w:rsidR="000F4738">
      <w:rPr>
        <w:rFonts w:ascii="Cambria" w:hAnsi="Cambria"/>
        <w:color w:val="414042"/>
        <w:sz w:val="18"/>
        <w:szCs w:val="18"/>
      </w:rPr>
      <w:t>9</w:t>
    </w:r>
    <w:r w:rsidR="002738C7" w:rsidRPr="00806982">
      <w:rPr>
        <w:rFonts w:ascii="Cambria" w:hAnsi="Cambria"/>
        <w:color w:val="414042"/>
        <w:sz w:val="18"/>
        <w:szCs w:val="18"/>
      </w:rPr>
      <w:t>/202</w:t>
    </w:r>
    <w:r w:rsidR="00432728">
      <w:rPr>
        <w:rFonts w:ascii="Cambria" w:hAnsi="Cambria"/>
        <w:color w:val="414042"/>
        <w:sz w:val="18"/>
        <w:szCs w:val="18"/>
      </w:rPr>
      <w:t>3</w:t>
    </w:r>
    <w:r w:rsidR="002738C7" w:rsidRPr="00806982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1E88F" w14:textId="77777777" w:rsidR="004E1B80" w:rsidRDefault="004E1B80" w:rsidP="005D4FFF">
      <w:r>
        <w:separator/>
      </w:r>
    </w:p>
  </w:footnote>
  <w:footnote w:type="continuationSeparator" w:id="0">
    <w:p w14:paraId="19F9D417" w14:textId="77777777" w:rsidR="004E1B80" w:rsidRDefault="004E1B80" w:rsidP="005D4FFF">
      <w:r>
        <w:continuationSeparator/>
      </w:r>
    </w:p>
  </w:footnote>
  <w:footnote w:type="continuationNotice" w:id="1">
    <w:p w14:paraId="416AE8AF" w14:textId="77777777" w:rsidR="00D108CF" w:rsidRDefault="00D108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5A10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8240" behindDoc="0" locked="0" layoutInCell="1" allowOverlap="1" wp14:anchorId="2291A99B" wp14:editId="492456E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5047234"/>
    <w:multiLevelType w:val="hybridMultilevel"/>
    <w:tmpl w:val="20049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C887473"/>
    <w:multiLevelType w:val="hybridMultilevel"/>
    <w:tmpl w:val="74E63E2E"/>
    <w:lvl w:ilvl="0" w:tplc="425C2458"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color w:val="424140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649138">
    <w:abstractNumId w:val="3"/>
  </w:num>
  <w:num w:numId="2" w16cid:durableId="464007408">
    <w:abstractNumId w:val="1"/>
  </w:num>
  <w:num w:numId="3" w16cid:durableId="679547103">
    <w:abstractNumId w:val="6"/>
  </w:num>
  <w:num w:numId="4" w16cid:durableId="1381898517">
    <w:abstractNumId w:val="5"/>
  </w:num>
  <w:num w:numId="5" w16cid:durableId="1225213405">
    <w:abstractNumId w:val="2"/>
  </w:num>
  <w:num w:numId="6" w16cid:durableId="447354561">
    <w:abstractNumId w:val="7"/>
  </w:num>
  <w:num w:numId="7" w16cid:durableId="517617389">
    <w:abstractNumId w:val="0"/>
  </w:num>
  <w:num w:numId="8" w16cid:durableId="2124498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9"/>
    <w:rsid w:val="000027AE"/>
    <w:rsid w:val="00010012"/>
    <w:rsid w:val="00095EA0"/>
    <w:rsid w:val="00097E80"/>
    <w:rsid w:val="000C2F84"/>
    <w:rsid w:val="000C6757"/>
    <w:rsid w:val="000F4738"/>
    <w:rsid w:val="00176270"/>
    <w:rsid w:val="0019233C"/>
    <w:rsid w:val="001D1B54"/>
    <w:rsid w:val="001F331F"/>
    <w:rsid w:val="002738C7"/>
    <w:rsid w:val="003532C1"/>
    <w:rsid w:val="00375DC2"/>
    <w:rsid w:val="00383A1B"/>
    <w:rsid w:val="004258FE"/>
    <w:rsid w:val="00432728"/>
    <w:rsid w:val="004B3519"/>
    <w:rsid w:val="004B3C33"/>
    <w:rsid w:val="004E1B80"/>
    <w:rsid w:val="0051567E"/>
    <w:rsid w:val="005502EC"/>
    <w:rsid w:val="00576D9C"/>
    <w:rsid w:val="00594281"/>
    <w:rsid w:val="005D4FFF"/>
    <w:rsid w:val="005E5EE1"/>
    <w:rsid w:val="006E283C"/>
    <w:rsid w:val="007024ED"/>
    <w:rsid w:val="00703C63"/>
    <w:rsid w:val="00776CD3"/>
    <w:rsid w:val="007B1249"/>
    <w:rsid w:val="007E00BF"/>
    <w:rsid w:val="00806982"/>
    <w:rsid w:val="008A362B"/>
    <w:rsid w:val="008B5DBE"/>
    <w:rsid w:val="00941825"/>
    <w:rsid w:val="009742CA"/>
    <w:rsid w:val="009A30EA"/>
    <w:rsid w:val="00A255AF"/>
    <w:rsid w:val="00A44C47"/>
    <w:rsid w:val="00A714A7"/>
    <w:rsid w:val="00A77448"/>
    <w:rsid w:val="00AA1BA9"/>
    <w:rsid w:val="00B73B33"/>
    <w:rsid w:val="00C27859"/>
    <w:rsid w:val="00C7757D"/>
    <w:rsid w:val="00C82F6D"/>
    <w:rsid w:val="00D108CF"/>
    <w:rsid w:val="00D84D49"/>
    <w:rsid w:val="00DF5D57"/>
    <w:rsid w:val="00E23A84"/>
    <w:rsid w:val="00E30700"/>
    <w:rsid w:val="00E813E0"/>
    <w:rsid w:val="00EA4C93"/>
    <w:rsid w:val="00EE3091"/>
    <w:rsid w:val="00F064F9"/>
    <w:rsid w:val="00FE2DE8"/>
    <w:rsid w:val="00FF495D"/>
    <w:rsid w:val="02704C6D"/>
    <w:rsid w:val="1FFABEC2"/>
    <w:rsid w:val="31F96F86"/>
    <w:rsid w:val="36051F19"/>
    <w:rsid w:val="497EE508"/>
    <w:rsid w:val="4ED0AE4E"/>
    <w:rsid w:val="4F5B1581"/>
    <w:rsid w:val="68150442"/>
    <w:rsid w:val="71C29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4EC8919"/>
  <w15:chartTrackingRefBased/>
  <w15:docId w15:val="{3C415F76-1E83-47DB-A6DC-770C407A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84D49"/>
    <w:pPr>
      <w:autoSpaceDE w:val="0"/>
      <w:autoSpaceDN w:val="0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A77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Theme="minorHAnsi" w:hAnsiTheme="minorHAnsi" w:cstheme="minorBidi"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W2KU7HSAZS44-1164448980-1655417</_dlc_DocId>
    <_dlc_DocIdUrl xmlns="61977ac2-6d7e-4442-ac93-4e718c87e895">
      <Url>https://iremorg.sharepoint.com/sites/Shared/_layouts/15/DocIdRedir.aspx?ID=W2KU7HSAZS44-1164448980-1655417</Url>
      <Description>W2KU7HSAZS44-1164448980-1655417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CCEE8-480D-4D74-8A6F-B462CC7E1619}">
  <ds:schemaRefs>
    <ds:schemaRef ds:uri="http://www.w3.org/XML/1998/namespace"/>
    <ds:schemaRef ds:uri="02e60da7-5558-41a6-8bd6-e50874f6cd56"/>
    <ds:schemaRef ds:uri="http://purl.org/dc/elements/1.1/"/>
    <ds:schemaRef ds:uri="http://purl.org/dc/dcmitype/"/>
    <ds:schemaRef ds:uri="http://purl.org/dc/terms/"/>
    <ds:schemaRef ds:uri="61977ac2-6d7e-4442-ac93-4e718c87e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1E12707-0636-456A-B2E8-3FE839E6E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BB1CF-E761-4B64-BB2A-C5BD04C8A9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33E489-143E-449B-84E7-526A8A2BE63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</Template>
  <TotalTime>5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19</cp:revision>
  <dcterms:created xsi:type="dcterms:W3CDTF">2023-03-07T15:21:00Z</dcterms:created>
  <dcterms:modified xsi:type="dcterms:W3CDTF">2023-08-22T16:47:00Z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859400</vt:r8>
  </property>
  <property fmtid="{D5CDD505-2E9C-101B-9397-08002B2CF9AE}" pid="4" name="_dlc_DocIdItemGuid">
    <vt:lpwstr>1f33e80b-9146-4faa-8ecc-f32ce06efd04</vt:lpwstr>
  </property>
  <property fmtid="{D5CDD505-2E9C-101B-9397-08002B2CF9AE}" pid="5" name="MediaServiceImageTags">
    <vt:lpwstr/>
  </property>
</Properties>
</file>